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2F4DF" w14:textId="77777777" w:rsidR="00497354" w:rsidRDefault="00497354" w:rsidP="00497354">
      <w:pPr>
        <w:tabs>
          <w:tab w:val="left" w:pos="5070"/>
        </w:tabs>
        <w:ind w:hanging="2"/>
        <w:jc w:val="right"/>
        <w:rPr>
          <w:rFonts w:cs="Calibri"/>
        </w:rPr>
      </w:pPr>
      <w:r>
        <w:rPr>
          <w:rFonts w:cs="Calibri"/>
        </w:rPr>
        <w:t>Załącznik nr 1</w:t>
      </w:r>
    </w:p>
    <w:p w14:paraId="0428F704" w14:textId="77777777" w:rsidR="00497354" w:rsidRDefault="00497354" w:rsidP="00497354">
      <w:pPr>
        <w:spacing w:after="0" w:line="240" w:lineRule="auto"/>
        <w:ind w:hanging="2"/>
        <w:rPr>
          <w:rFonts w:cs="Calibri"/>
        </w:rPr>
      </w:pPr>
      <w:r>
        <w:rPr>
          <w:rFonts w:cs="Calibri"/>
        </w:rPr>
        <w:t xml:space="preserve">Fundacja Instytut Spraw Obywatelskich, </w:t>
      </w:r>
    </w:p>
    <w:p w14:paraId="32990C6D" w14:textId="77777777" w:rsidR="006C47FC" w:rsidRDefault="00497354" w:rsidP="00404ED6">
      <w:pPr>
        <w:spacing w:after="0" w:line="240" w:lineRule="auto"/>
        <w:ind w:hanging="2"/>
        <w:rPr>
          <w:rFonts w:cs="Calibri"/>
        </w:rPr>
      </w:pPr>
      <w:r>
        <w:rPr>
          <w:rFonts w:cs="Calibri"/>
        </w:rPr>
        <w:t xml:space="preserve">ul. Pomorska 40 </w:t>
      </w:r>
      <w:r w:rsidR="00404ED6">
        <w:rPr>
          <w:rFonts w:cs="Calibri"/>
        </w:rPr>
        <w:t xml:space="preserve">| </w:t>
      </w:r>
      <w:r>
        <w:rPr>
          <w:rFonts w:cs="Calibri"/>
        </w:rPr>
        <w:t xml:space="preserve">91-408 Łódź </w:t>
      </w:r>
    </w:p>
    <w:p w14:paraId="347E7F60" w14:textId="50806132" w:rsidR="00497354" w:rsidRDefault="00497354" w:rsidP="00497354">
      <w:pPr>
        <w:spacing w:after="0" w:line="240" w:lineRule="auto"/>
        <w:ind w:hanging="2"/>
        <w:rPr>
          <w:rFonts w:cs="Calibri"/>
        </w:rPr>
      </w:pPr>
    </w:p>
    <w:p w14:paraId="73E94E2E" w14:textId="5DAF3FC8" w:rsidR="00497354" w:rsidRDefault="00497354" w:rsidP="00497354">
      <w:pPr>
        <w:spacing w:after="0" w:line="240" w:lineRule="auto"/>
        <w:ind w:hanging="2"/>
        <w:jc w:val="both"/>
        <w:rPr>
          <w:rFonts w:cs="Calibri"/>
        </w:rPr>
      </w:pPr>
      <w:r>
        <w:rPr>
          <w:rFonts w:cs="Calibri"/>
        </w:rPr>
        <w:t xml:space="preserve">Znak sprawy nr </w:t>
      </w:r>
      <w:r w:rsidR="00120100">
        <w:rPr>
          <w:rFonts w:cs="Calibri"/>
        </w:rPr>
        <w:t>1</w:t>
      </w:r>
      <w:r w:rsidR="00521BF6">
        <w:rPr>
          <w:rFonts w:cs="Calibri"/>
        </w:rPr>
        <w:t>/</w:t>
      </w:r>
      <w:r w:rsidR="003A5EEE">
        <w:rPr>
          <w:rFonts w:cs="Calibri"/>
        </w:rPr>
        <w:t>ARUP</w:t>
      </w:r>
      <w:r>
        <w:rPr>
          <w:rFonts w:cs="Calibri"/>
        </w:rPr>
        <w:t>/202</w:t>
      </w:r>
      <w:r w:rsidR="00120100">
        <w:rPr>
          <w:rFonts w:cs="Calibri"/>
        </w:rPr>
        <w:t>6</w:t>
      </w:r>
    </w:p>
    <w:p w14:paraId="53E70424" w14:textId="77777777" w:rsidR="00497354" w:rsidRDefault="00497354" w:rsidP="004337BB">
      <w:pPr>
        <w:pStyle w:val="Tytu"/>
      </w:pPr>
      <w:r>
        <w:t xml:space="preserve">FORMULARZ </w:t>
      </w:r>
      <w:r w:rsidRPr="004337BB">
        <w:t>OFERTOWY</w:t>
      </w:r>
    </w:p>
    <w:p w14:paraId="12B937C2" w14:textId="129A1317" w:rsidR="00497354" w:rsidRDefault="00497354" w:rsidP="00497354">
      <w:pPr>
        <w:ind w:hanging="2"/>
        <w:rPr>
          <w:rFonts w:cs="Calibri"/>
        </w:rPr>
      </w:pPr>
      <w:r>
        <w:rPr>
          <w:rFonts w:cs="Calibri"/>
          <w:b/>
        </w:rPr>
        <w:t xml:space="preserve">Na wykonanie usług </w:t>
      </w:r>
      <w:r w:rsidR="00301120" w:rsidRPr="00301120">
        <w:rPr>
          <w:rFonts w:cs="Calibri"/>
          <w:b/>
        </w:rPr>
        <w:t>polegającą na</w:t>
      </w:r>
      <w:r>
        <w:rPr>
          <w:rFonts w:cs="Calibri"/>
          <w:b/>
        </w:rPr>
        <w:t xml:space="preserve">: </w:t>
      </w:r>
    </w:p>
    <w:p w14:paraId="669CCD50" w14:textId="57BB1965" w:rsidR="00497354" w:rsidRDefault="006F2B4A" w:rsidP="00497354">
      <w:pPr>
        <w:ind w:hanging="2"/>
        <w:jc w:val="both"/>
        <w:rPr>
          <w:rFonts w:cs="Calibri"/>
          <w:shd w:val="clear" w:color="auto" w:fill="FFFFFF" w:themeFill="background1"/>
        </w:rPr>
      </w:pPr>
      <w:r w:rsidRPr="00DB560E">
        <w:rPr>
          <w:rFonts w:cs="Calibri"/>
          <w:bCs/>
        </w:rPr>
        <w:t>Kompleksowej obsłudze organizacyjno-logistycznej cyklu 10 jednodniowych warsztatów, obejmującej zapewnienie sali warsztatowej oraz wyżywienia (2 serwisy kawowe i obiad) dla mentora i</w:t>
      </w:r>
      <w:r w:rsidR="00DB560E" w:rsidRPr="00DB560E">
        <w:rPr>
          <w:rFonts w:cs="Calibri"/>
          <w:bCs/>
        </w:rPr>
        <w:t> </w:t>
      </w:r>
      <w:r w:rsidRPr="00DB560E">
        <w:rPr>
          <w:rFonts w:cs="Calibri"/>
          <w:bCs/>
        </w:rPr>
        <w:t xml:space="preserve">uczestników, </w:t>
      </w:r>
      <w:r w:rsidR="006C31F3" w:rsidRPr="00DB560E">
        <w:rPr>
          <w:rFonts w:cs="Calibri"/>
          <w:bCs/>
        </w:rPr>
        <w:t>realizowanego</w:t>
      </w:r>
      <w:r w:rsidR="006C31F3" w:rsidRPr="006C31F3">
        <w:rPr>
          <w:rFonts w:cs="Calibri"/>
        </w:rPr>
        <w:t xml:space="preserve"> w ramach </w:t>
      </w:r>
      <w:sdt>
        <w:sdtPr>
          <w:rPr>
            <w:rFonts w:cs="Calibri"/>
          </w:rPr>
          <w:tag w:val="goog_rdk_0"/>
          <w:id w:val="-253747040"/>
        </w:sdtPr>
        <w:sdtContent/>
      </w:sdt>
      <w:r w:rsidR="006C31F3" w:rsidRPr="006C31F3">
        <w:rPr>
          <w:rFonts w:cs="Calibri"/>
        </w:rPr>
        <w:t>Programu Fundusze Europejskie dla Rozwoju Społecznego 2021-20</w:t>
      </w:r>
      <w:r w:rsidR="006660FA">
        <w:rPr>
          <w:rFonts w:cs="Calibri"/>
        </w:rPr>
        <w:t>2</w:t>
      </w:r>
      <w:r w:rsidR="006C31F3" w:rsidRPr="006C31F3">
        <w:rPr>
          <w:rFonts w:cs="Calibri"/>
        </w:rPr>
        <w:t>7 (FERS) Priorytet FERS.04. Projekt współfinansowany ze środków Europejskiego Funduszu Społecznego Nr</w:t>
      </w:r>
      <w:r w:rsidR="00B77D71">
        <w:rPr>
          <w:rFonts w:cs="Calibri"/>
        </w:rPr>
        <w:t> </w:t>
      </w:r>
      <w:r w:rsidR="006C31F3" w:rsidRPr="006C31F3">
        <w:rPr>
          <w:rFonts w:cs="Calibri"/>
        </w:rPr>
        <w:t>um</w:t>
      </w:r>
      <w:r w:rsidR="006C31F3" w:rsidRPr="006C31F3">
        <w:rPr>
          <w:rFonts w:cs="Calibri"/>
          <w:shd w:val="clear" w:color="auto" w:fill="FFFFFF" w:themeFill="background1"/>
        </w:rPr>
        <w:t>.</w:t>
      </w:r>
      <w:r w:rsidR="00B77D71">
        <w:rPr>
          <w:rFonts w:cs="Calibri"/>
          <w:shd w:val="clear" w:color="auto" w:fill="FFFFFF" w:themeFill="background1"/>
        </w:rPr>
        <w:t> </w:t>
      </w:r>
      <w:r w:rsidR="006C31F3" w:rsidRPr="006C31F3">
        <w:rPr>
          <w:rFonts w:cs="Calibri"/>
          <w:shd w:val="clear" w:color="auto" w:fill="FFFFFF" w:themeFill="background1"/>
        </w:rPr>
        <w:t>FERS.04.12-IP.04-0008/24.</w:t>
      </w:r>
    </w:p>
    <w:p w14:paraId="1C27A015" w14:textId="77777777" w:rsidR="00381265" w:rsidRPr="00381265" w:rsidRDefault="00381265" w:rsidP="00381265">
      <w:pPr>
        <w:spacing w:after="0"/>
        <w:ind w:hanging="2"/>
        <w:jc w:val="both"/>
        <w:rPr>
          <w:rFonts w:cs="Calibri"/>
        </w:rPr>
      </w:pPr>
      <w:r w:rsidRPr="00381265">
        <w:rPr>
          <w:rFonts w:cs="Calibri"/>
        </w:rPr>
        <w:t>Zamówienie składa się z dwóch części:</w:t>
      </w:r>
    </w:p>
    <w:p w14:paraId="0AB4BF66" w14:textId="1CBCCCEB" w:rsidR="00381265" w:rsidRPr="00381265" w:rsidRDefault="00381265" w:rsidP="00381265">
      <w:pPr>
        <w:pStyle w:val="Akapitzlist"/>
        <w:numPr>
          <w:ilvl w:val="0"/>
          <w:numId w:val="8"/>
        </w:numPr>
        <w:ind w:left="142" w:hanging="142"/>
        <w:jc w:val="both"/>
      </w:pPr>
      <w:r w:rsidRPr="00381265">
        <w:t>Część I – realizacja 7 jednodniowych warsztatów bez noclegu mentora, na terenie województwa łódzkiego; Wykonawca zapewnia salę oraz wyżywienie dla uczestników i</w:t>
      </w:r>
      <w:r>
        <w:t> </w:t>
      </w:r>
      <w:r w:rsidRPr="00381265">
        <w:t>mentora.</w:t>
      </w:r>
    </w:p>
    <w:p w14:paraId="1B949F8E" w14:textId="78D3F138" w:rsidR="00381265" w:rsidRPr="00381265" w:rsidRDefault="00381265" w:rsidP="00381265">
      <w:pPr>
        <w:pStyle w:val="Akapitzlist"/>
        <w:numPr>
          <w:ilvl w:val="0"/>
          <w:numId w:val="8"/>
        </w:numPr>
        <w:ind w:left="142" w:hanging="142"/>
        <w:jc w:val="both"/>
      </w:pPr>
      <w:r w:rsidRPr="00381265">
        <w:t>Część II – realizacja 3 jednodniowych warsztatów z noclegiem mentora, na terenie województw dolnośląskiego, opolskiego i wielkopolskiego; Wykonawca zapewnia salę oraz wyżywienie dla uczestników i mentora, a dodatkowo mentorowi nocleg ze śniadaniem i kolacją (1 doba na warsztat).</w:t>
      </w:r>
    </w:p>
    <w:p w14:paraId="287D6CFA" w14:textId="663A1790" w:rsidR="00497354" w:rsidRPr="00E464E3" w:rsidRDefault="00497354" w:rsidP="00120100">
      <w:pPr>
        <w:pStyle w:val="Nagwek1"/>
      </w:pPr>
      <w:r w:rsidRPr="00120100">
        <w:t>Zamawiający</w:t>
      </w:r>
    </w:p>
    <w:p w14:paraId="6ECA7069" w14:textId="77777777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 xml:space="preserve">Nazwa: Fundacja Instytut Spraw Obywatelskich, </w:t>
      </w:r>
    </w:p>
    <w:p w14:paraId="674751D2" w14:textId="464786B6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>Adres: ul. Pomorska 40, 91-408 Łódź</w:t>
      </w:r>
    </w:p>
    <w:p w14:paraId="361AD1DC" w14:textId="77777777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>KRS 0000191928, NIP 7251872505, Regon 473224144</w:t>
      </w:r>
    </w:p>
    <w:p w14:paraId="3DF1C654" w14:textId="5DACBE0C" w:rsidR="00404ED6" w:rsidRDefault="00120100" w:rsidP="00120100">
      <w:pPr>
        <w:pStyle w:val="Nagwek1"/>
      </w:pPr>
      <w:r w:rsidRPr="00120100">
        <w:t>Pełne dane Wykonawcy</w:t>
      </w:r>
    </w:p>
    <w:p w14:paraId="7786BD6E" w14:textId="2E85B61E" w:rsidR="00120100" w:rsidRPr="00120100" w:rsidRDefault="00120100" w:rsidP="00120100">
      <w:pPr>
        <w:jc w:val="both"/>
      </w:pPr>
      <w:r>
        <w:rPr>
          <w:rFonts w:cs="Calibri"/>
          <w:u w:val="single"/>
        </w:rPr>
        <w:t xml:space="preserve">wraz z adresem, </w:t>
      </w:r>
      <w:r w:rsidRPr="003C1530">
        <w:rPr>
          <w:rFonts w:cs="Calibri"/>
          <w:b/>
          <w:bCs/>
          <w:u w:val="single"/>
        </w:rPr>
        <w:t>telefonem, e-mailem</w:t>
      </w:r>
      <w:r>
        <w:rPr>
          <w:rFonts w:cs="Calibri"/>
          <w:u w:val="single"/>
        </w:rPr>
        <w:t>, NIP/KRS (jeśli posiada)</w:t>
      </w:r>
      <w:r>
        <w:rPr>
          <w:rFonts w:cs="Calibri"/>
        </w:rPr>
        <w:t xml:space="preserve"> lub pieczęć firmowa zawierająca te dane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497354" w14:paraId="7307195B" w14:textId="77777777" w:rsidTr="00B77D71">
        <w:trPr>
          <w:trHeight w:val="3118"/>
        </w:trPr>
        <w:tc>
          <w:tcPr>
            <w:tcW w:w="9212" w:type="dxa"/>
          </w:tcPr>
          <w:p w14:paraId="41EE6E37" w14:textId="77777777" w:rsidR="00497354" w:rsidRDefault="00497354" w:rsidP="00B77D71">
            <w:pPr>
              <w:tabs>
                <w:tab w:val="left" w:pos="5070"/>
              </w:tabs>
              <w:ind w:hanging="2"/>
              <w:rPr>
                <w:rFonts w:cs="Calibri"/>
              </w:rPr>
            </w:pPr>
          </w:p>
        </w:tc>
      </w:tr>
    </w:tbl>
    <w:p w14:paraId="594DBACB" w14:textId="6C6ECF3A" w:rsidR="00D46308" w:rsidRDefault="00D46308" w:rsidP="00362D04">
      <w:pPr>
        <w:pStyle w:val="Nagwek1"/>
        <w:keepNext/>
      </w:pPr>
      <w:r w:rsidRPr="00D46308">
        <w:lastRenderedPageBreak/>
        <w:t>Składam ofertę na:</w:t>
      </w:r>
    </w:p>
    <w:p w14:paraId="2B97F0FF" w14:textId="77777777" w:rsidR="00D46308" w:rsidRDefault="00D46308" w:rsidP="00362D04">
      <w:pPr>
        <w:keepNext/>
        <w:spacing w:before="240"/>
      </w:pPr>
      <w:r w:rsidRPr="00D46308">
        <w:rPr>
          <w:rFonts w:ascii="Segoe UI Symbol" w:hAnsi="Segoe UI Symbol" w:cs="Segoe UI Symbol"/>
        </w:rPr>
        <w:t>☐</w:t>
      </w:r>
      <w:r w:rsidRPr="00D46308">
        <w:t xml:space="preserve"> Cz</w:t>
      </w:r>
      <w:r w:rsidRPr="00D46308">
        <w:rPr>
          <w:rFonts w:cs="Calibri"/>
        </w:rPr>
        <w:t>ęść</w:t>
      </w:r>
      <w:r w:rsidRPr="00D46308">
        <w:t xml:space="preserve"> I </w:t>
      </w:r>
    </w:p>
    <w:p w14:paraId="07FDF346" w14:textId="1603D1E5" w:rsidR="000C7E28" w:rsidRDefault="00D46308" w:rsidP="00362D04">
      <w:pPr>
        <w:keepNext/>
      </w:pPr>
      <w:r w:rsidRPr="00D46308">
        <w:rPr>
          <w:rFonts w:ascii="Segoe UI Symbol" w:hAnsi="Segoe UI Symbol" w:cs="Segoe UI Symbol"/>
        </w:rPr>
        <w:t>☐</w:t>
      </w:r>
      <w:r w:rsidRPr="00D46308">
        <w:t xml:space="preserve"> Cz</w:t>
      </w:r>
      <w:r w:rsidRPr="00D46308">
        <w:rPr>
          <w:rFonts w:cs="Calibri"/>
        </w:rPr>
        <w:t>ęść</w:t>
      </w:r>
      <w:r w:rsidRPr="00D46308">
        <w:t xml:space="preserve"> II</w:t>
      </w:r>
    </w:p>
    <w:p w14:paraId="3CBA2A16" w14:textId="3A03E71A" w:rsidR="00D46308" w:rsidRDefault="00D46308" w:rsidP="00D46308">
      <w:r w:rsidRPr="00D46308">
        <w:t xml:space="preserve">W przypadku nieubiegania się o daną Część – </w:t>
      </w:r>
      <w:r w:rsidR="00B67342">
        <w:t>przekreślić tabelę danej części</w:t>
      </w:r>
      <w:r>
        <w:t>.</w:t>
      </w:r>
    </w:p>
    <w:p w14:paraId="2FD6FB29" w14:textId="2B2D6810" w:rsidR="00497354" w:rsidRDefault="004337BB" w:rsidP="00381265">
      <w:pPr>
        <w:pStyle w:val="Nagwek1"/>
        <w:keepNext/>
      </w:pPr>
      <w:r w:rsidRPr="00120100">
        <w:t>Proponowan</w:t>
      </w:r>
      <w:r w:rsidR="00B433BA">
        <w:t>e</w:t>
      </w:r>
      <w:r>
        <w:t xml:space="preserve"> cen</w:t>
      </w:r>
      <w:r w:rsidR="00B433BA">
        <w:t>y</w:t>
      </w:r>
      <w:r w:rsidR="001D3BA3">
        <w:t xml:space="preserve"> jednostkowe</w:t>
      </w:r>
      <w:r w:rsidR="00CF4CF1">
        <w:t xml:space="preserve"> brutto</w:t>
      </w:r>
      <w:r>
        <w:t xml:space="preserve"> w PLN</w:t>
      </w:r>
      <w:r w:rsidR="00CF4CF1">
        <w:t xml:space="preserve"> oferowane dla </w:t>
      </w:r>
      <w:r w:rsidR="00CF4CF1" w:rsidRPr="00933DF8">
        <w:rPr>
          <w:u w:val="single"/>
        </w:rPr>
        <w:t>części I</w:t>
      </w:r>
      <w:r w:rsidR="00497354">
        <w:t>:</w:t>
      </w:r>
    </w:p>
    <w:p w14:paraId="75BE579C" w14:textId="77777777" w:rsidR="00497354" w:rsidRPr="00F66ADE" w:rsidRDefault="00497354" w:rsidP="00A36890">
      <w:pPr>
        <w:keepNext/>
        <w:tabs>
          <w:tab w:val="left" w:pos="5070"/>
        </w:tabs>
        <w:spacing w:after="0"/>
        <w:jc w:val="both"/>
        <w:rPr>
          <w:rFonts w:cs="Calibri"/>
          <w:bCs/>
        </w:rPr>
      </w:pPr>
      <w:r w:rsidRPr="00F66ADE">
        <w:rPr>
          <w:rFonts w:cs="Calibri"/>
          <w:bCs/>
        </w:rPr>
        <w:t>Proszę uzupełnić tabelę zawierającą ceny jednostkowe: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5345"/>
        <w:gridCol w:w="3085"/>
      </w:tblGrid>
      <w:tr w:rsidR="00497354" w14:paraId="6FFFEBBF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2233E014" w14:textId="77777777" w:rsidR="00497354" w:rsidRDefault="00497354" w:rsidP="003F4803">
            <w:pPr>
              <w:keepLines/>
              <w:tabs>
                <w:tab w:val="left" w:pos="5070"/>
              </w:tabs>
              <w:spacing w:before="60" w:after="60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Lp</w:t>
            </w:r>
            <w:r w:rsidR="003F0804">
              <w:rPr>
                <w:rFonts w:cs="Calibri"/>
                <w:b/>
              </w:rPr>
              <w:t>.</w:t>
            </w:r>
          </w:p>
        </w:tc>
        <w:tc>
          <w:tcPr>
            <w:tcW w:w="5462" w:type="dxa"/>
            <w:vAlign w:val="center"/>
          </w:tcPr>
          <w:p w14:paraId="3B282207" w14:textId="77777777" w:rsidR="00497354" w:rsidRDefault="00497354" w:rsidP="003F4803">
            <w:pPr>
              <w:keepLines/>
              <w:tabs>
                <w:tab w:val="left" w:pos="5070"/>
              </w:tabs>
              <w:spacing w:before="60" w:after="60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Rodzaj usługi</w:t>
            </w:r>
          </w:p>
        </w:tc>
        <w:tc>
          <w:tcPr>
            <w:tcW w:w="3150" w:type="dxa"/>
            <w:vAlign w:val="center"/>
          </w:tcPr>
          <w:p w14:paraId="0DAE3A51" w14:textId="6732DFE5" w:rsidR="00497354" w:rsidRDefault="003F4803" w:rsidP="003F4803">
            <w:pPr>
              <w:keepLines/>
              <w:tabs>
                <w:tab w:val="left" w:pos="5070"/>
              </w:tabs>
              <w:spacing w:before="60" w:after="60"/>
              <w:jc w:val="center"/>
              <w:rPr>
                <w:rFonts w:cs="Calibri"/>
              </w:rPr>
            </w:pPr>
            <w:r w:rsidRPr="007F2242">
              <w:rPr>
                <w:rFonts w:cs="Calibri"/>
                <w:b/>
              </w:rPr>
              <w:t>Cena jednostkowa brutto</w:t>
            </w:r>
            <w:r>
              <w:rPr>
                <w:rFonts w:cs="Calibri"/>
                <w:b/>
              </w:rPr>
              <w:t xml:space="preserve"> w PLN</w:t>
            </w:r>
            <w:r w:rsidRPr="007F2242">
              <w:rPr>
                <w:rFonts w:cs="Calibri"/>
                <w:b/>
              </w:rPr>
              <w:t xml:space="preserve"> – tylko jedna liczba</w:t>
            </w:r>
          </w:p>
        </w:tc>
      </w:tr>
      <w:tr w:rsidR="00497354" w14:paraId="09F2AF97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0C105B69" w14:textId="3A2065C0" w:rsidR="00497354" w:rsidRPr="0079558E" w:rsidRDefault="00DD4C3D" w:rsidP="00A36890">
            <w:pPr>
              <w:keepLines/>
              <w:spacing w:before="60" w:after="60"/>
              <w:jc w:val="center"/>
            </w:pPr>
            <w:r>
              <w:t>W</w:t>
            </w:r>
          </w:p>
        </w:tc>
        <w:tc>
          <w:tcPr>
            <w:tcW w:w="5462" w:type="dxa"/>
            <w:vAlign w:val="center"/>
          </w:tcPr>
          <w:p w14:paraId="6A8F9552" w14:textId="5A0D2C36" w:rsidR="00497354" w:rsidRDefault="00D744ED" w:rsidP="00A36890">
            <w:pPr>
              <w:keepLines/>
              <w:spacing w:before="60" w:after="60"/>
              <w:jc w:val="both"/>
              <w:rPr>
                <w:rFonts w:cs="Calibri"/>
              </w:rPr>
            </w:pPr>
            <w:r w:rsidRPr="004A7551">
              <w:rPr>
                <w:rFonts w:cs="Calibri"/>
              </w:rPr>
              <w:t>Wyżywienie w dniu warsztatu za 1 osobę (obiad + 2 serwisy kawowe)</w:t>
            </w:r>
          </w:p>
        </w:tc>
        <w:tc>
          <w:tcPr>
            <w:tcW w:w="3150" w:type="dxa"/>
            <w:vAlign w:val="center"/>
          </w:tcPr>
          <w:p w14:paraId="21606440" w14:textId="77777777" w:rsidR="00497354" w:rsidRDefault="00497354" w:rsidP="00A36890">
            <w:pPr>
              <w:keepLines/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</w:rPr>
            </w:pPr>
          </w:p>
        </w:tc>
      </w:tr>
      <w:tr w:rsidR="00497354" w14:paraId="54E20493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3E46DA25" w14:textId="17529488" w:rsidR="00497354" w:rsidRPr="00DD4C3D" w:rsidRDefault="00A36890" w:rsidP="00A36890">
            <w:pPr>
              <w:keepLines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S</w:t>
            </w:r>
          </w:p>
        </w:tc>
        <w:tc>
          <w:tcPr>
            <w:tcW w:w="5462" w:type="dxa"/>
            <w:vAlign w:val="center"/>
          </w:tcPr>
          <w:p w14:paraId="3F2B9050" w14:textId="312A4285" w:rsidR="00497354" w:rsidRPr="00587669" w:rsidRDefault="009E4333" w:rsidP="00A36890">
            <w:pPr>
              <w:keepLines/>
              <w:spacing w:before="60" w:after="60"/>
              <w:jc w:val="both"/>
              <w:rPr>
                <w:rFonts w:cs="Calibri"/>
                <w:bCs/>
              </w:rPr>
            </w:pPr>
            <w:r w:rsidRPr="009E4333">
              <w:rPr>
                <w:rFonts w:cs="Calibri"/>
                <w:bCs/>
              </w:rPr>
              <w:t>Cena wynajmu sali za 1 godzinę</w:t>
            </w:r>
          </w:p>
        </w:tc>
        <w:tc>
          <w:tcPr>
            <w:tcW w:w="3150" w:type="dxa"/>
            <w:vAlign w:val="center"/>
          </w:tcPr>
          <w:p w14:paraId="054C22DC" w14:textId="77777777" w:rsidR="00497354" w:rsidRPr="00587669" w:rsidRDefault="00497354" w:rsidP="00A36890">
            <w:pPr>
              <w:keepLines/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  <w:bCs/>
              </w:rPr>
            </w:pPr>
          </w:p>
        </w:tc>
      </w:tr>
    </w:tbl>
    <w:p w14:paraId="4AB08B3A" w14:textId="23C7F546" w:rsidR="00A36890" w:rsidRDefault="00A36890" w:rsidP="00A36890">
      <w:pPr>
        <w:pStyle w:val="Nagwek1"/>
      </w:pPr>
      <w:r w:rsidRPr="00120100">
        <w:t>Proponowan</w:t>
      </w:r>
      <w:r>
        <w:t xml:space="preserve">e ceny jednostkowe brutto w PLN oferowane dla </w:t>
      </w:r>
      <w:r w:rsidRPr="00933DF8">
        <w:rPr>
          <w:u w:val="single"/>
        </w:rPr>
        <w:t>części II</w:t>
      </w:r>
      <w:r>
        <w:t>:</w:t>
      </w:r>
    </w:p>
    <w:p w14:paraId="71DA1FDC" w14:textId="77777777" w:rsidR="00A36890" w:rsidRPr="00F66ADE" w:rsidRDefault="00A36890" w:rsidP="00A36890">
      <w:pPr>
        <w:tabs>
          <w:tab w:val="left" w:pos="5070"/>
        </w:tabs>
        <w:spacing w:after="0"/>
        <w:jc w:val="both"/>
        <w:rPr>
          <w:rFonts w:cs="Calibri"/>
          <w:bCs/>
        </w:rPr>
      </w:pPr>
      <w:r w:rsidRPr="00F66ADE">
        <w:rPr>
          <w:rFonts w:cs="Calibri"/>
          <w:bCs/>
        </w:rPr>
        <w:t>Proszę uzupełnić tabelę zawierającą ceny jednostkowe: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5345"/>
        <w:gridCol w:w="3085"/>
      </w:tblGrid>
      <w:tr w:rsidR="00A36890" w14:paraId="5B500DED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58053B6C" w14:textId="77777777" w:rsidR="00A36890" w:rsidRDefault="00A36890" w:rsidP="003F4803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Lp.</w:t>
            </w:r>
          </w:p>
        </w:tc>
        <w:tc>
          <w:tcPr>
            <w:tcW w:w="5462" w:type="dxa"/>
            <w:vAlign w:val="center"/>
          </w:tcPr>
          <w:p w14:paraId="5BC58BDA" w14:textId="77777777" w:rsidR="00A36890" w:rsidRDefault="00A36890" w:rsidP="003F4803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Rodzaj usługi</w:t>
            </w:r>
          </w:p>
        </w:tc>
        <w:tc>
          <w:tcPr>
            <w:tcW w:w="3150" w:type="dxa"/>
            <w:vAlign w:val="center"/>
          </w:tcPr>
          <w:p w14:paraId="4493206F" w14:textId="06EAF4DB" w:rsidR="00A36890" w:rsidRDefault="007F2242" w:rsidP="003F4803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</w:rPr>
            </w:pPr>
            <w:r w:rsidRPr="007F2242">
              <w:rPr>
                <w:rFonts w:cs="Calibri"/>
                <w:b/>
              </w:rPr>
              <w:t>Cena jednostkowa brutto</w:t>
            </w:r>
            <w:r>
              <w:rPr>
                <w:rFonts w:cs="Calibri"/>
                <w:b/>
              </w:rPr>
              <w:t xml:space="preserve"> w PLN</w:t>
            </w:r>
            <w:r w:rsidRPr="007F2242">
              <w:rPr>
                <w:rFonts w:cs="Calibri"/>
                <w:b/>
              </w:rPr>
              <w:t xml:space="preserve"> – tylko jedna liczba</w:t>
            </w:r>
          </w:p>
        </w:tc>
      </w:tr>
      <w:tr w:rsidR="00A36890" w14:paraId="17BE61F0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6DC4FA18" w14:textId="77777777" w:rsidR="00A36890" w:rsidRPr="0079558E" w:rsidRDefault="00A36890" w:rsidP="00BE6AF4">
            <w:pPr>
              <w:spacing w:before="60" w:after="60"/>
              <w:jc w:val="center"/>
            </w:pPr>
            <w:r>
              <w:t>W</w:t>
            </w:r>
          </w:p>
        </w:tc>
        <w:tc>
          <w:tcPr>
            <w:tcW w:w="5462" w:type="dxa"/>
            <w:vAlign w:val="center"/>
          </w:tcPr>
          <w:p w14:paraId="38BB53B2" w14:textId="4B5AA91F" w:rsidR="00A36890" w:rsidRDefault="004A7551" w:rsidP="00BE6AF4">
            <w:pPr>
              <w:spacing w:before="60" w:after="60"/>
              <w:jc w:val="both"/>
              <w:rPr>
                <w:rFonts w:cs="Calibri"/>
              </w:rPr>
            </w:pPr>
            <w:r w:rsidRPr="004A7551">
              <w:rPr>
                <w:rFonts w:cs="Calibri"/>
              </w:rPr>
              <w:t>Wyżywienie w dniu warsztatu za 1 osobę (obiad + 2 serwisy kawowe)</w:t>
            </w:r>
          </w:p>
        </w:tc>
        <w:tc>
          <w:tcPr>
            <w:tcW w:w="3150" w:type="dxa"/>
            <w:vAlign w:val="center"/>
          </w:tcPr>
          <w:p w14:paraId="05869993" w14:textId="77777777" w:rsidR="00A36890" w:rsidRDefault="00A36890" w:rsidP="00BE6AF4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</w:rPr>
            </w:pPr>
          </w:p>
        </w:tc>
      </w:tr>
      <w:tr w:rsidR="00A36890" w14:paraId="56E78C0F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7DBFFD3D" w14:textId="77777777" w:rsidR="00A36890" w:rsidRPr="00DD4C3D" w:rsidRDefault="00A36890" w:rsidP="00BE6AF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S</w:t>
            </w:r>
          </w:p>
        </w:tc>
        <w:tc>
          <w:tcPr>
            <w:tcW w:w="5462" w:type="dxa"/>
            <w:vAlign w:val="center"/>
          </w:tcPr>
          <w:p w14:paraId="4963112F" w14:textId="6E25846D" w:rsidR="00A36890" w:rsidRPr="00587669" w:rsidRDefault="009E4333" w:rsidP="00BE6AF4">
            <w:pPr>
              <w:spacing w:before="60" w:after="60"/>
              <w:jc w:val="both"/>
              <w:rPr>
                <w:rFonts w:cs="Calibri"/>
                <w:bCs/>
              </w:rPr>
            </w:pPr>
            <w:r w:rsidRPr="009E4333">
              <w:rPr>
                <w:rFonts w:cs="Calibri"/>
                <w:bCs/>
              </w:rPr>
              <w:t>Cena wynajmu sali za 1 godzinę</w:t>
            </w:r>
          </w:p>
        </w:tc>
        <w:tc>
          <w:tcPr>
            <w:tcW w:w="3150" w:type="dxa"/>
            <w:vAlign w:val="center"/>
          </w:tcPr>
          <w:p w14:paraId="78971402" w14:textId="77777777" w:rsidR="00A36890" w:rsidRPr="00587669" w:rsidRDefault="00A36890" w:rsidP="00BE6AF4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  <w:bCs/>
              </w:rPr>
            </w:pPr>
          </w:p>
        </w:tc>
      </w:tr>
      <w:tr w:rsidR="00A36890" w14:paraId="6E8CFD37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3C03B11D" w14:textId="093533D5" w:rsidR="00A36890" w:rsidRDefault="00980055" w:rsidP="00BE6AF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N</w:t>
            </w:r>
          </w:p>
        </w:tc>
        <w:tc>
          <w:tcPr>
            <w:tcW w:w="5462" w:type="dxa"/>
            <w:vAlign w:val="center"/>
          </w:tcPr>
          <w:p w14:paraId="74AE7E06" w14:textId="7F936DD6" w:rsidR="00A36890" w:rsidRDefault="006025E8" w:rsidP="00BE6AF4">
            <w:pPr>
              <w:spacing w:before="60" w:after="60"/>
              <w:jc w:val="both"/>
              <w:rPr>
                <w:rFonts w:cs="Calibri"/>
                <w:bCs/>
              </w:rPr>
            </w:pPr>
            <w:r w:rsidRPr="00980055">
              <w:rPr>
                <w:rFonts w:cs="Calibri"/>
              </w:rPr>
              <w:t>Nocleg ze śniadaniem dla jednej osoby (mentora) za jedną dobę</w:t>
            </w:r>
          </w:p>
        </w:tc>
        <w:tc>
          <w:tcPr>
            <w:tcW w:w="3150" w:type="dxa"/>
            <w:vAlign w:val="center"/>
          </w:tcPr>
          <w:p w14:paraId="652599DF" w14:textId="77777777" w:rsidR="00A36890" w:rsidRPr="00587669" w:rsidRDefault="00A36890" w:rsidP="00BE6AF4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  <w:bCs/>
              </w:rPr>
            </w:pPr>
          </w:p>
        </w:tc>
      </w:tr>
      <w:tr w:rsidR="00A36890" w:rsidRPr="0091726E" w14:paraId="2F6BABCF" w14:textId="77777777" w:rsidTr="00F602D1">
        <w:trPr>
          <w:trHeight w:val="738"/>
        </w:trPr>
        <w:tc>
          <w:tcPr>
            <w:tcW w:w="642" w:type="dxa"/>
            <w:vAlign w:val="center"/>
          </w:tcPr>
          <w:p w14:paraId="3A52C99F" w14:textId="10C2ABD8" w:rsidR="00A36890" w:rsidRPr="0091726E" w:rsidRDefault="00933DF8" w:rsidP="00BE6AF4">
            <w:pPr>
              <w:spacing w:before="60" w:after="60"/>
              <w:jc w:val="center"/>
              <w:rPr>
                <w:bCs/>
              </w:rPr>
            </w:pPr>
            <w:r w:rsidRPr="0091726E">
              <w:rPr>
                <w:bCs/>
              </w:rPr>
              <w:t>K</w:t>
            </w:r>
          </w:p>
        </w:tc>
        <w:tc>
          <w:tcPr>
            <w:tcW w:w="5462" w:type="dxa"/>
            <w:vAlign w:val="center"/>
          </w:tcPr>
          <w:p w14:paraId="150DB813" w14:textId="51D114FE" w:rsidR="00A36890" w:rsidRPr="0091726E" w:rsidRDefault="00933DF8" w:rsidP="00BE6AF4">
            <w:pPr>
              <w:spacing w:before="60" w:after="60"/>
              <w:jc w:val="both"/>
              <w:rPr>
                <w:rFonts w:cs="Calibri"/>
                <w:bCs/>
              </w:rPr>
            </w:pPr>
            <w:r w:rsidRPr="0091726E">
              <w:rPr>
                <w:rFonts w:cs="Calibri"/>
                <w:bCs/>
              </w:rPr>
              <w:t>Kolacja dla jednej osoby (mentora)</w:t>
            </w:r>
          </w:p>
        </w:tc>
        <w:tc>
          <w:tcPr>
            <w:tcW w:w="3150" w:type="dxa"/>
            <w:vAlign w:val="center"/>
          </w:tcPr>
          <w:p w14:paraId="4A5B662D" w14:textId="77777777" w:rsidR="00A36890" w:rsidRPr="0091726E" w:rsidRDefault="00A36890" w:rsidP="00BE6AF4">
            <w:pPr>
              <w:tabs>
                <w:tab w:val="left" w:pos="5070"/>
              </w:tabs>
              <w:spacing w:before="60" w:after="60"/>
              <w:ind w:hanging="2"/>
              <w:jc w:val="center"/>
              <w:rPr>
                <w:rFonts w:cs="Calibri"/>
                <w:bCs/>
              </w:rPr>
            </w:pPr>
          </w:p>
        </w:tc>
      </w:tr>
    </w:tbl>
    <w:p w14:paraId="215A8B2A" w14:textId="5E070BD4" w:rsidR="00497354" w:rsidRPr="0091726E" w:rsidRDefault="00AC1B6D" w:rsidP="00120100">
      <w:pPr>
        <w:pStyle w:val="Nagwek1"/>
      </w:pPr>
      <w:r w:rsidRPr="0091726E">
        <w:t>Deklarowane minimalne wyprzedzenie potwierdzenia warsztatu (D):</w:t>
      </w:r>
    </w:p>
    <w:p w14:paraId="54C1D5D8" w14:textId="59C7E2D2" w:rsidR="00627754" w:rsidRPr="00627754" w:rsidRDefault="00627754" w:rsidP="002B7097">
      <w:pPr>
        <w:spacing w:after="0"/>
      </w:pPr>
      <w:r w:rsidRPr="0091726E">
        <w:t>(</w:t>
      </w:r>
      <w:r w:rsidR="00E50202" w:rsidRPr="0091726E">
        <w:t xml:space="preserve">liczba całkowita </w:t>
      </w:r>
      <w:r w:rsidR="0091726E" w:rsidRPr="0091726E">
        <w:t>3</w:t>
      </w:r>
      <w:r w:rsidR="002B7097" w:rsidRPr="0091726E">
        <w:t>–</w:t>
      </w:r>
      <w:r w:rsidR="0091726E" w:rsidRPr="0091726E">
        <w:t>6</w:t>
      </w:r>
      <w:r w:rsidR="002B7097" w:rsidRPr="0091726E">
        <w:t xml:space="preserve"> dni</w:t>
      </w:r>
      <w:r w:rsidRPr="0091726E">
        <w:t>)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683EAB" w14:paraId="63CD44C8" w14:textId="77777777" w:rsidTr="00F602D1">
        <w:trPr>
          <w:trHeight w:val="737"/>
        </w:trPr>
        <w:tc>
          <w:tcPr>
            <w:tcW w:w="9212" w:type="dxa"/>
          </w:tcPr>
          <w:p w14:paraId="28DA8FD9" w14:textId="77777777" w:rsidR="00683EAB" w:rsidRDefault="00683EAB" w:rsidP="00BE6AF4">
            <w:pPr>
              <w:tabs>
                <w:tab w:val="left" w:pos="5070"/>
              </w:tabs>
              <w:ind w:hanging="2"/>
              <w:rPr>
                <w:rFonts w:cs="Calibri"/>
              </w:rPr>
            </w:pPr>
          </w:p>
        </w:tc>
      </w:tr>
    </w:tbl>
    <w:p w14:paraId="6CFACDE9" w14:textId="4EB1D8A6" w:rsidR="00497354" w:rsidRPr="00B15EEB" w:rsidRDefault="00497354" w:rsidP="00683EAB">
      <w:pPr>
        <w:tabs>
          <w:tab w:val="left" w:pos="5070"/>
        </w:tabs>
        <w:spacing w:after="240"/>
        <w:rPr>
          <w:rFonts w:cs="Calibri"/>
          <w:iCs/>
          <w:sz w:val="20"/>
          <w:szCs w:val="20"/>
        </w:rPr>
      </w:pPr>
      <w:r w:rsidRPr="00B15EEB">
        <w:rPr>
          <w:rFonts w:cs="Calibri"/>
          <w:iCs/>
          <w:sz w:val="20"/>
          <w:szCs w:val="20"/>
        </w:rPr>
        <w:t>(stanowić będzie podstawę do przyznania punktów w kryterium</w:t>
      </w:r>
      <w:r w:rsidR="00A17A91" w:rsidRPr="00B15EEB">
        <w:rPr>
          <w:rFonts w:cs="Calibri"/>
          <w:iCs/>
          <w:sz w:val="20"/>
          <w:szCs w:val="20"/>
        </w:rPr>
        <w:t>:</w:t>
      </w:r>
      <w:r w:rsidRPr="00B15EEB">
        <w:rPr>
          <w:rFonts w:cs="Calibri"/>
          <w:iCs/>
          <w:sz w:val="20"/>
          <w:szCs w:val="20"/>
        </w:rPr>
        <w:t xml:space="preserve"> </w:t>
      </w:r>
      <w:r w:rsidR="00A17A91" w:rsidRPr="00B15EEB">
        <w:rPr>
          <w:rFonts w:cs="Calibri"/>
          <w:iCs/>
          <w:sz w:val="20"/>
          <w:szCs w:val="20"/>
        </w:rPr>
        <w:t>termin ostatecznego potwierdzenia warsztatu</w:t>
      </w:r>
      <w:r w:rsidR="001E44E5" w:rsidRPr="00B15EEB">
        <w:rPr>
          <w:rFonts w:cs="Calibri"/>
          <w:iCs/>
          <w:sz w:val="20"/>
          <w:szCs w:val="20"/>
        </w:rPr>
        <w:t>)</w:t>
      </w:r>
    </w:p>
    <w:p w14:paraId="6CBA595B" w14:textId="414BBD48" w:rsidR="00497354" w:rsidRDefault="00497354" w:rsidP="00057F82">
      <w:pPr>
        <w:pStyle w:val="Nagwek1"/>
        <w:keepNext/>
      </w:pPr>
      <w:r>
        <w:t>Oświadczenia</w:t>
      </w:r>
    </w:p>
    <w:p w14:paraId="4402DFAF" w14:textId="517A7E55" w:rsidR="00557FB1" w:rsidRPr="0080730C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 w:rsidRPr="0080730C">
        <w:t>Oświadczam, że powyższ</w:t>
      </w:r>
      <w:r w:rsidR="002B7097">
        <w:t>e</w:t>
      </w:r>
      <w:r w:rsidRPr="0080730C">
        <w:t xml:space="preserve"> cen</w:t>
      </w:r>
      <w:r w:rsidR="002B7097">
        <w:t>y jednostkowe</w:t>
      </w:r>
      <w:r w:rsidRPr="0080730C">
        <w:t xml:space="preserve"> brutto </w:t>
      </w:r>
      <w:r w:rsidR="0091726E" w:rsidRPr="0080730C">
        <w:t>zawier</w:t>
      </w:r>
      <w:r w:rsidR="0091726E">
        <w:t>a</w:t>
      </w:r>
      <w:r w:rsidRPr="0080730C">
        <w:t xml:space="preserve"> wszystkie koszty, jakie ponosi Zamawiający w</w:t>
      </w:r>
      <w:r w:rsidR="0067093B" w:rsidRPr="0080730C">
        <w:t> </w:t>
      </w:r>
      <w:r w:rsidRPr="0080730C">
        <w:t>przypadku wyboru niniejszej oferty</w:t>
      </w:r>
      <w:r w:rsidR="00557FB1" w:rsidRPr="0080730C">
        <w:t>.</w:t>
      </w:r>
    </w:p>
    <w:p w14:paraId="3D4C1E82" w14:textId="3825B910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Oświadczam, że zapoznałem/</w:t>
      </w:r>
      <w:proofErr w:type="spellStart"/>
      <w:r>
        <w:t>am</w:t>
      </w:r>
      <w:proofErr w:type="spellEnd"/>
      <w:r>
        <w:t xml:space="preserve"> się z Zapytaniem Ofertowym Zamawiającego i</w:t>
      </w:r>
      <w:r w:rsidR="002C4DE4">
        <w:t> </w:t>
      </w:r>
      <w:r>
        <w:t>klauzul</w:t>
      </w:r>
      <w:r w:rsidR="00626A19">
        <w:t>ami</w:t>
      </w:r>
      <w:r>
        <w:t xml:space="preserve"> informacyjn</w:t>
      </w:r>
      <w:r w:rsidR="00626A19">
        <w:t>ymi</w:t>
      </w:r>
      <w:r>
        <w:t xml:space="preserve"> dot</w:t>
      </w:r>
      <w:r w:rsidR="00626A19">
        <w:t>yczącymi</w:t>
      </w:r>
      <w:r>
        <w:t xml:space="preserve"> przetwarzania danych osobowych Wykonawcy i nie wnoszę do niego żadnych zastrzeżeń</w:t>
      </w:r>
      <w:r w:rsidR="00557FB1">
        <w:t>.</w:t>
      </w:r>
    </w:p>
    <w:p w14:paraId="2C3B2437" w14:textId="6D8A7F71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lastRenderedPageBreak/>
        <w:t>Oświadczam, że akceptuję warunki płatności określone przez Zamawiającego w</w:t>
      </w:r>
      <w:r w:rsidR="002C4DE4">
        <w:t> </w:t>
      </w:r>
      <w:r>
        <w:t>Zapytaniu Ofertowym przedmiotowego postępowania</w:t>
      </w:r>
      <w:r w:rsidR="00557FB1">
        <w:t>.</w:t>
      </w:r>
    </w:p>
    <w:p w14:paraId="73E9144A" w14:textId="68F1195C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Oświadczam, że zobowiązuję się zrealizować przedmiot zamówienia zgodnie z</w:t>
      </w:r>
      <w:r w:rsidR="002C4DE4">
        <w:t> </w:t>
      </w:r>
      <w:r>
        <w:t>wymaganiami określonymi w zapytaniu ofertowym, nie wnoszę do niego zastrzeżeń oraz zobowiązuję się zrealizować przedmiot zamówienia zgodnie ze złożoną ofertą.</w:t>
      </w:r>
    </w:p>
    <w:p w14:paraId="4FBC5192" w14:textId="74B4A8A1" w:rsidR="00557FB1" w:rsidRPr="0091726E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 xml:space="preserve">Oświadczam, że spełniam </w:t>
      </w:r>
      <w:r w:rsidRPr="0091726E">
        <w:t>wszystkie wymagania postawione przez Zamawiającego w</w:t>
      </w:r>
      <w:r w:rsidR="002C4DE4" w:rsidRPr="0091726E">
        <w:t> </w:t>
      </w:r>
      <w:r w:rsidRPr="0091726E">
        <w:t>niniejszym Zapytaniu.</w:t>
      </w:r>
    </w:p>
    <w:p w14:paraId="43B7FBDC" w14:textId="0768510F" w:rsidR="00CC025F" w:rsidRPr="0091726E" w:rsidRDefault="0062209B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 w:rsidRPr="0091726E">
        <w:t>Oświadczam, że obiekt spełnia wymagania dostępności architektonicznej. Na wezwanie Zamawiającego przekażę aktualną dokumentację fotograficzną obiektu wskazanego do realizacji danego warsztatu, zgodnie z wymaganiami zapytania ofertowego</w:t>
      </w:r>
      <w:r w:rsidR="00CC025F" w:rsidRPr="0091726E">
        <w:t>.</w:t>
      </w:r>
    </w:p>
    <w:p w14:paraId="06921D18" w14:textId="28D98BF9" w:rsidR="00557FB1" w:rsidRPr="0091726E" w:rsidRDefault="00EE6FC7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 w:rsidRPr="0091726E">
        <w:t>Oświadczam, że uważam się za związanego/ą niniejszą ofertą przez okres wskazany w</w:t>
      </w:r>
      <w:r w:rsidR="00C3793C" w:rsidRPr="0091726E">
        <w:t> </w:t>
      </w:r>
      <w:r w:rsidRPr="0091726E">
        <w:t>zapytaniu ofertowym (termin związania ofertą)</w:t>
      </w:r>
      <w:r w:rsidR="00497354" w:rsidRPr="0091726E">
        <w:t>.</w:t>
      </w:r>
    </w:p>
    <w:p w14:paraId="2E72C709" w14:textId="77777777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Oświadczam, że uzyskałem/</w:t>
      </w:r>
      <w:proofErr w:type="spellStart"/>
      <w:r>
        <w:t>am</w:t>
      </w:r>
      <w:proofErr w:type="spellEnd"/>
      <w:r>
        <w:t xml:space="preserve"> wszelkie informacje niezbędne do prawidłowego przygotowania i złożenia niniejszej oferty</w:t>
      </w:r>
      <w:r w:rsidR="00557FB1">
        <w:t>.</w:t>
      </w:r>
    </w:p>
    <w:p w14:paraId="044A6948" w14:textId="45809ABD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Oświadczam, że zapoznałem/</w:t>
      </w:r>
      <w:proofErr w:type="spellStart"/>
      <w:r>
        <w:t>am</w:t>
      </w:r>
      <w:proofErr w:type="spellEnd"/>
      <w:r>
        <w:t xml:space="preserve"> się z postanowieniami umowy, określonymi w Zapytaniu Ofertowym i zobowiązuję się, w przypadku wyboru mojej oferty, do zawarcia umowy zgodnej z</w:t>
      </w:r>
      <w:r w:rsidR="00C86F0C">
        <w:t> </w:t>
      </w:r>
      <w:r>
        <w:t>niniejszą ofertą, na warunkach określonych w Zapytaniu Ofertowym, w miejscu i</w:t>
      </w:r>
      <w:r w:rsidR="002C4DE4">
        <w:t> </w:t>
      </w:r>
      <w:r>
        <w:t>terminie wyznaczonym przez Zamawiającego.</w:t>
      </w:r>
    </w:p>
    <w:p w14:paraId="35B5ADCC" w14:textId="77777777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 xml:space="preserve">Zobowiązuję się w toku realizacji usługi o bezwzględnego stosowania wytycznych programowych, wytycznych horyzontalnych oraz wytycznych dotyczących kwalifikowalności wydatków na lata 2021-2027. </w:t>
      </w:r>
      <w:hyperlink r:id="rId8" w:history="1">
        <w:r w:rsidR="00557FB1" w:rsidRPr="00120100">
          <w:rPr>
            <w:rStyle w:val="Hipercze"/>
          </w:rPr>
          <w:t>https://www.funduszeeuropejskie.gov.pl/strony/o-funduszach/dokumenty/wytyczne-dotyczace-kwalifikowalnosci-2021-2027</w:t>
        </w:r>
      </w:hyperlink>
    </w:p>
    <w:p w14:paraId="4A5C79C7" w14:textId="77777777" w:rsidR="00557FB1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Świadomy/a odpowiedzialności za składanie fałszywych oświadczeń, informuję, iż dane zawarte w ofercie i załącznikach są zgodne z prawdą.</w:t>
      </w:r>
    </w:p>
    <w:p w14:paraId="58B8A6FA" w14:textId="127D635D" w:rsidR="00497354" w:rsidRDefault="00497354" w:rsidP="0062209B">
      <w:pPr>
        <w:pStyle w:val="Akapitzlist"/>
        <w:numPr>
          <w:ilvl w:val="0"/>
          <w:numId w:val="7"/>
        </w:numPr>
        <w:spacing w:line="276" w:lineRule="auto"/>
        <w:jc w:val="both"/>
      </w:pPr>
      <w:r>
        <w:t>Wraz z ofertą składam załącznik nr 2, 3 i 5 oraz następujące oświadczenia i</w:t>
      </w:r>
      <w:r w:rsidR="002C4DE4">
        <w:t> </w:t>
      </w:r>
      <w:r>
        <w:t>dokumenty (jeśli dotyczy):………………………………………………………………………………………</w:t>
      </w:r>
    </w:p>
    <w:p w14:paraId="3EEA9CF0" w14:textId="77777777" w:rsidR="00492884" w:rsidRDefault="00492884" w:rsidP="00557FB1">
      <w:pPr>
        <w:spacing w:after="0"/>
        <w:ind w:right="607" w:hanging="2"/>
        <w:jc w:val="right"/>
        <w:rPr>
          <w:rFonts w:cs="Calibri"/>
        </w:rPr>
      </w:pPr>
    </w:p>
    <w:p w14:paraId="49936E0A" w14:textId="77777777" w:rsidR="00492884" w:rsidRDefault="00492884" w:rsidP="00557FB1">
      <w:pPr>
        <w:spacing w:after="0"/>
        <w:ind w:right="607" w:hanging="2"/>
        <w:jc w:val="right"/>
        <w:rPr>
          <w:rFonts w:cs="Calibri"/>
        </w:rPr>
      </w:pPr>
    </w:p>
    <w:p w14:paraId="37F16115" w14:textId="77777777" w:rsidR="00497354" w:rsidRDefault="00497354" w:rsidP="00557FB1">
      <w:pPr>
        <w:spacing w:after="0"/>
        <w:ind w:right="607" w:hanging="2"/>
        <w:jc w:val="right"/>
        <w:rPr>
          <w:rFonts w:cs="Calibri"/>
        </w:rPr>
      </w:pPr>
      <w:r>
        <w:rPr>
          <w:rFonts w:cs="Calibri"/>
        </w:rPr>
        <w:t>…………………………………………………………</w:t>
      </w:r>
    </w:p>
    <w:p w14:paraId="4226283D" w14:textId="77777777" w:rsidR="00B879D9" w:rsidRDefault="00497354" w:rsidP="00492884">
      <w:pPr>
        <w:spacing w:after="0"/>
        <w:ind w:right="607" w:hanging="2"/>
        <w:jc w:val="right"/>
        <w:rPr>
          <w:rFonts w:cs="Calibri"/>
        </w:rPr>
      </w:pPr>
      <w:r>
        <w:rPr>
          <w:rFonts w:cs="Calibri"/>
        </w:rPr>
        <w:t>Data i podpis Wykonawcy</w:t>
      </w:r>
    </w:p>
    <w:sectPr w:rsidR="00B879D9" w:rsidSect="00480981">
      <w:headerReference w:type="default" r:id="rId9"/>
      <w:footerReference w:type="default" r:id="rId10"/>
      <w:pgSz w:w="11906" w:h="16838"/>
      <w:pgMar w:top="1417" w:right="1417" w:bottom="1417" w:left="1417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98DCD" w14:textId="77777777" w:rsidR="00051E5F" w:rsidRDefault="00051E5F" w:rsidP="008C799D">
      <w:pPr>
        <w:spacing w:after="0" w:line="240" w:lineRule="auto"/>
      </w:pPr>
      <w:r>
        <w:separator/>
      </w:r>
    </w:p>
  </w:endnote>
  <w:endnote w:type="continuationSeparator" w:id="0">
    <w:p w14:paraId="23654FA9" w14:textId="77777777" w:rsidR="00051E5F" w:rsidRDefault="00051E5F" w:rsidP="008C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5915" w14:textId="3AEBC32F" w:rsidR="008C799D" w:rsidRDefault="004854B8" w:rsidP="008C799D">
    <w:pPr>
      <w:pStyle w:val="Stopk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E55AC6F" wp14:editId="55E1C3AD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85075" cy="905314"/>
          <wp:effectExtent l="0" t="0" r="0" b="9525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9053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799D">
      <w:fldChar w:fldCharType="begin"/>
    </w:r>
    <w:r w:rsidR="008C799D">
      <w:instrText>PAGE   \* MERGEFORMAT</w:instrText>
    </w:r>
    <w:r w:rsidR="008C799D">
      <w:fldChar w:fldCharType="separate"/>
    </w:r>
    <w:r w:rsidR="00A66EB0">
      <w:rPr>
        <w:noProof/>
      </w:rPr>
      <w:t>3</w:t>
    </w:r>
    <w:r w:rsidR="008C799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9B45" w14:textId="77777777" w:rsidR="00051E5F" w:rsidRDefault="00051E5F" w:rsidP="008C799D">
      <w:pPr>
        <w:spacing w:after="0" w:line="240" w:lineRule="auto"/>
      </w:pPr>
      <w:r>
        <w:separator/>
      </w:r>
    </w:p>
  </w:footnote>
  <w:footnote w:type="continuationSeparator" w:id="0">
    <w:p w14:paraId="255642D7" w14:textId="77777777" w:rsidR="00051E5F" w:rsidRDefault="00051E5F" w:rsidP="008C7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CD31" w14:textId="2F19E461" w:rsidR="008C799D" w:rsidRDefault="004854B8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BABF151" wp14:editId="3C364BC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075" cy="905314"/>
          <wp:effectExtent l="0" t="0" r="0" b="9525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9053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01919"/>
    <w:multiLevelType w:val="hybridMultilevel"/>
    <w:tmpl w:val="62C0C4DA"/>
    <w:lvl w:ilvl="0" w:tplc="8BDC0B9A">
      <w:start w:val="1"/>
      <w:numFmt w:val="upperRoman"/>
      <w:pStyle w:val="Nagwek1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25B2409"/>
    <w:multiLevelType w:val="multilevel"/>
    <w:tmpl w:val="40F08B9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41E477D1"/>
    <w:multiLevelType w:val="hybridMultilevel"/>
    <w:tmpl w:val="DC0C580E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50C42B81"/>
    <w:multiLevelType w:val="hybridMultilevel"/>
    <w:tmpl w:val="589A8E44"/>
    <w:lvl w:ilvl="0" w:tplc="04150019">
      <w:start w:val="1"/>
      <w:numFmt w:val="lowerLetter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5A9A1192"/>
    <w:multiLevelType w:val="hybridMultilevel"/>
    <w:tmpl w:val="69F68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A1C7A"/>
    <w:multiLevelType w:val="hybridMultilevel"/>
    <w:tmpl w:val="7AE4F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57C88"/>
    <w:multiLevelType w:val="multilevel"/>
    <w:tmpl w:val="91389F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1644843599">
    <w:abstractNumId w:val="6"/>
  </w:num>
  <w:num w:numId="2" w16cid:durableId="1684018068">
    <w:abstractNumId w:val="4"/>
  </w:num>
  <w:num w:numId="3" w16cid:durableId="1000276087">
    <w:abstractNumId w:val="1"/>
  </w:num>
  <w:num w:numId="4" w16cid:durableId="1175611688">
    <w:abstractNumId w:val="0"/>
  </w:num>
  <w:num w:numId="5" w16cid:durableId="1606692328">
    <w:abstractNumId w:val="3"/>
  </w:num>
  <w:num w:numId="6" w16cid:durableId="1139298842">
    <w:abstractNumId w:val="0"/>
    <w:lvlOverride w:ilvl="0">
      <w:startOverride w:val="1"/>
    </w:lvlOverride>
  </w:num>
  <w:num w:numId="7" w16cid:durableId="1898472997">
    <w:abstractNumId w:val="5"/>
  </w:num>
  <w:num w:numId="8" w16cid:durableId="13456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497"/>
    <w:rsid w:val="000509AB"/>
    <w:rsid w:val="00051E5F"/>
    <w:rsid w:val="00057F82"/>
    <w:rsid w:val="000666EC"/>
    <w:rsid w:val="0007274E"/>
    <w:rsid w:val="00081D07"/>
    <w:rsid w:val="000820C5"/>
    <w:rsid w:val="00093F01"/>
    <w:rsid w:val="0009709B"/>
    <w:rsid w:val="000A664E"/>
    <w:rsid w:val="000B4290"/>
    <w:rsid w:val="000C7E28"/>
    <w:rsid w:val="000D1235"/>
    <w:rsid w:val="000D5BA2"/>
    <w:rsid w:val="000D7085"/>
    <w:rsid w:val="000E6380"/>
    <w:rsid w:val="000F6D5B"/>
    <w:rsid w:val="00113999"/>
    <w:rsid w:val="00120100"/>
    <w:rsid w:val="001240D9"/>
    <w:rsid w:val="001252A8"/>
    <w:rsid w:val="00132F02"/>
    <w:rsid w:val="001357C9"/>
    <w:rsid w:val="0014133A"/>
    <w:rsid w:val="0019329F"/>
    <w:rsid w:val="00195629"/>
    <w:rsid w:val="001B0182"/>
    <w:rsid w:val="001B3738"/>
    <w:rsid w:val="001B3DE6"/>
    <w:rsid w:val="001C27D7"/>
    <w:rsid w:val="001D3BA3"/>
    <w:rsid w:val="001E0825"/>
    <w:rsid w:val="001E2E1C"/>
    <w:rsid w:val="001E44E5"/>
    <w:rsid w:val="001F6BFD"/>
    <w:rsid w:val="00206497"/>
    <w:rsid w:val="0022205A"/>
    <w:rsid w:val="002229CA"/>
    <w:rsid w:val="002422E8"/>
    <w:rsid w:val="002519A2"/>
    <w:rsid w:val="00251BE5"/>
    <w:rsid w:val="00267F7A"/>
    <w:rsid w:val="00274665"/>
    <w:rsid w:val="00286929"/>
    <w:rsid w:val="002A5EA9"/>
    <w:rsid w:val="002A748B"/>
    <w:rsid w:val="002B0299"/>
    <w:rsid w:val="002B7097"/>
    <w:rsid w:val="002C43AD"/>
    <w:rsid w:val="002C4DE4"/>
    <w:rsid w:val="002C7D6E"/>
    <w:rsid w:val="002D5372"/>
    <w:rsid w:val="002F247F"/>
    <w:rsid w:val="00301120"/>
    <w:rsid w:val="00301160"/>
    <w:rsid w:val="00301A3B"/>
    <w:rsid w:val="00314207"/>
    <w:rsid w:val="00321A0D"/>
    <w:rsid w:val="0032272C"/>
    <w:rsid w:val="00325399"/>
    <w:rsid w:val="00330D7F"/>
    <w:rsid w:val="00335DA1"/>
    <w:rsid w:val="00343883"/>
    <w:rsid w:val="0035085E"/>
    <w:rsid w:val="00357E7A"/>
    <w:rsid w:val="00362D04"/>
    <w:rsid w:val="00363FAE"/>
    <w:rsid w:val="003745D5"/>
    <w:rsid w:val="00376CD0"/>
    <w:rsid w:val="00381265"/>
    <w:rsid w:val="003852F9"/>
    <w:rsid w:val="003855A4"/>
    <w:rsid w:val="0038737D"/>
    <w:rsid w:val="00390C0D"/>
    <w:rsid w:val="003A185F"/>
    <w:rsid w:val="003A5EEE"/>
    <w:rsid w:val="003A7048"/>
    <w:rsid w:val="003B7C88"/>
    <w:rsid w:val="003C1530"/>
    <w:rsid w:val="003D1B83"/>
    <w:rsid w:val="003D63A1"/>
    <w:rsid w:val="003F0804"/>
    <w:rsid w:val="003F4803"/>
    <w:rsid w:val="003F5B59"/>
    <w:rsid w:val="00404ED6"/>
    <w:rsid w:val="004110E0"/>
    <w:rsid w:val="00425AB0"/>
    <w:rsid w:val="00430EC5"/>
    <w:rsid w:val="004337BB"/>
    <w:rsid w:val="004426DC"/>
    <w:rsid w:val="00444C35"/>
    <w:rsid w:val="00445AC3"/>
    <w:rsid w:val="0045476C"/>
    <w:rsid w:val="00474ED0"/>
    <w:rsid w:val="00480981"/>
    <w:rsid w:val="004854B8"/>
    <w:rsid w:val="00491102"/>
    <w:rsid w:val="00491A99"/>
    <w:rsid w:val="00492884"/>
    <w:rsid w:val="00497354"/>
    <w:rsid w:val="004A6BC2"/>
    <w:rsid w:val="004A7551"/>
    <w:rsid w:val="004B2ADC"/>
    <w:rsid w:val="004B54D2"/>
    <w:rsid w:val="004D25A6"/>
    <w:rsid w:val="004E4E9A"/>
    <w:rsid w:val="004F52A5"/>
    <w:rsid w:val="005124DE"/>
    <w:rsid w:val="00521BF6"/>
    <w:rsid w:val="00527E15"/>
    <w:rsid w:val="005329F6"/>
    <w:rsid w:val="00544CB0"/>
    <w:rsid w:val="0054796F"/>
    <w:rsid w:val="00557FB1"/>
    <w:rsid w:val="00565818"/>
    <w:rsid w:val="00570217"/>
    <w:rsid w:val="00587669"/>
    <w:rsid w:val="00590483"/>
    <w:rsid w:val="00591F99"/>
    <w:rsid w:val="005C19CA"/>
    <w:rsid w:val="006025E8"/>
    <w:rsid w:val="006066D4"/>
    <w:rsid w:val="00611B82"/>
    <w:rsid w:val="00613332"/>
    <w:rsid w:val="006136EB"/>
    <w:rsid w:val="0062209B"/>
    <w:rsid w:val="00624615"/>
    <w:rsid w:val="00626A19"/>
    <w:rsid w:val="00627754"/>
    <w:rsid w:val="00632408"/>
    <w:rsid w:val="00634764"/>
    <w:rsid w:val="00663458"/>
    <w:rsid w:val="006660FA"/>
    <w:rsid w:val="0067093B"/>
    <w:rsid w:val="00683EAB"/>
    <w:rsid w:val="00685935"/>
    <w:rsid w:val="006C31F3"/>
    <w:rsid w:val="006C47FC"/>
    <w:rsid w:val="006D2A70"/>
    <w:rsid w:val="006D3AB4"/>
    <w:rsid w:val="006F2AFD"/>
    <w:rsid w:val="006F2B4A"/>
    <w:rsid w:val="00701192"/>
    <w:rsid w:val="00701DC6"/>
    <w:rsid w:val="00704B6C"/>
    <w:rsid w:val="007104E4"/>
    <w:rsid w:val="007201E0"/>
    <w:rsid w:val="00725F75"/>
    <w:rsid w:val="0073150A"/>
    <w:rsid w:val="00734FD7"/>
    <w:rsid w:val="00741386"/>
    <w:rsid w:val="00741730"/>
    <w:rsid w:val="00752217"/>
    <w:rsid w:val="00767B8E"/>
    <w:rsid w:val="0079558E"/>
    <w:rsid w:val="007A2194"/>
    <w:rsid w:val="007A4FC9"/>
    <w:rsid w:val="007D46C3"/>
    <w:rsid w:val="007F2242"/>
    <w:rsid w:val="007F72F1"/>
    <w:rsid w:val="00806115"/>
    <w:rsid w:val="0080730C"/>
    <w:rsid w:val="0085095D"/>
    <w:rsid w:val="0085098E"/>
    <w:rsid w:val="00872F62"/>
    <w:rsid w:val="008A43BF"/>
    <w:rsid w:val="008C5C5A"/>
    <w:rsid w:val="008C799D"/>
    <w:rsid w:val="008D398B"/>
    <w:rsid w:val="008E0747"/>
    <w:rsid w:val="009040B5"/>
    <w:rsid w:val="0091726E"/>
    <w:rsid w:val="00933B1D"/>
    <w:rsid w:val="00933DF8"/>
    <w:rsid w:val="009355F5"/>
    <w:rsid w:val="00940322"/>
    <w:rsid w:val="00944BAE"/>
    <w:rsid w:val="00971249"/>
    <w:rsid w:val="009717E4"/>
    <w:rsid w:val="009734B5"/>
    <w:rsid w:val="00980055"/>
    <w:rsid w:val="009853AC"/>
    <w:rsid w:val="009A1E24"/>
    <w:rsid w:val="009B3735"/>
    <w:rsid w:val="009D4A6E"/>
    <w:rsid w:val="009D6240"/>
    <w:rsid w:val="009E1367"/>
    <w:rsid w:val="009E4333"/>
    <w:rsid w:val="009F1991"/>
    <w:rsid w:val="009F4CBB"/>
    <w:rsid w:val="00A17A91"/>
    <w:rsid w:val="00A31118"/>
    <w:rsid w:val="00A36890"/>
    <w:rsid w:val="00A464C3"/>
    <w:rsid w:val="00A52AEA"/>
    <w:rsid w:val="00A66EB0"/>
    <w:rsid w:val="00A830F5"/>
    <w:rsid w:val="00AA200B"/>
    <w:rsid w:val="00AB35D3"/>
    <w:rsid w:val="00AC1B6D"/>
    <w:rsid w:val="00AC2C6F"/>
    <w:rsid w:val="00AD11F2"/>
    <w:rsid w:val="00AE2021"/>
    <w:rsid w:val="00B15EEB"/>
    <w:rsid w:val="00B246FE"/>
    <w:rsid w:val="00B257E0"/>
    <w:rsid w:val="00B31BF8"/>
    <w:rsid w:val="00B433BA"/>
    <w:rsid w:val="00B45F35"/>
    <w:rsid w:val="00B553F6"/>
    <w:rsid w:val="00B5612C"/>
    <w:rsid w:val="00B67342"/>
    <w:rsid w:val="00B77D71"/>
    <w:rsid w:val="00B84174"/>
    <w:rsid w:val="00B86B53"/>
    <w:rsid w:val="00B879D9"/>
    <w:rsid w:val="00BA66AB"/>
    <w:rsid w:val="00BB798D"/>
    <w:rsid w:val="00C012B4"/>
    <w:rsid w:val="00C100DC"/>
    <w:rsid w:val="00C10C6E"/>
    <w:rsid w:val="00C35F7D"/>
    <w:rsid w:val="00C3793C"/>
    <w:rsid w:val="00C4297D"/>
    <w:rsid w:val="00C4444A"/>
    <w:rsid w:val="00C47A2A"/>
    <w:rsid w:val="00C52D02"/>
    <w:rsid w:val="00C605C5"/>
    <w:rsid w:val="00C623C1"/>
    <w:rsid w:val="00C744B4"/>
    <w:rsid w:val="00C77A38"/>
    <w:rsid w:val="00C81253"/>
    <w:rsid w:val="00C86F0C"/>
    <w:rsid w:val="00C945CE"/>
    <w:rsid w:val="00C9581D"/>
    <w:rsid w:val="00C96B78"/>
    <w:rsid w:val="00CB31A6"/>
    <w:rsid w:val="00CC025F"/>
    <w:rsid w:val="00CC67DF"/>
    <w:rsid w:val="00CC7D07"/>
    <w:rsid w:val="00CD4647"/>
    <w:rsid w:val="00CE12E7"/>
    <w:rsid w:val="00CF39BD"/>
    <w:rsid w:val="00CF4CF1"/>
    <w:rsid w:val="00D1406C"/>
    <w:rsid w:val="00D33601"/>
    <w:rsid w:val="00D46308"/>
    <w:rsid w:val="00D469CE"/>
    <w:rsid w:val="00D575A0"/>
    <w:rsid w:val="00D744ED"/>
    <w:rsid w:val="00D77CEC"/>
    <w:rsid w:val="00D9465B"/>
    <w:rsid w:val="00D94DB1"/>
    <w:rsid w:val="00DA2BA7"/>
    <w:rsid w:val="00DA4C05"/>
    <w:rsid w:val="00DB560E"/>
    <w:rsid w:val="00DD4C3D"/>
    <w:rsid w:val="00E33DA5"/>
    <w:rsid w:val="00E464E3"/>
    <w:rsid w:val="00E50202"/>
    <w:rsid w:val="00E51BCB"/>
    <w:rsid w:val="00E6283A"/>
    <w:rsid w:val="00E720B5"/>
    <w:rsid w:val="00E72344"/>
    <w:rsid w:val="00E81B19"/>
    <w:rsid w:val="00E824F7"/>
    <w:rsid w:val="00EA1651"/>
    <w:rsid w:val="00EC0D8F"/>
    <w:rsid w:val="00EE0E44"/>
    <w:rsid w:val="00EE6FC7"/>
    <w:rsid w:val="00F072C5"/>
    <w:rsid w:val="00F16CB0"/>
    <w:rsid w:val="00F602D1"/>
    <w:rsid w:val="00F66ADE"/>
    <w:rsid w:val="00F8240F"/>
    <w:rsid w:val="00F90F95"/>
    <w:rsid w:val="00F97825"/>
    <w:rsid w:val="00FA131B"/>
    <w:rsid w:val="00FB76DC"/>
    <w:rsid w:val="00FC79F1"/>
    <w:rsid w:val="00FE30C2"/>
    <w:rsid w:val="00FE5B77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CE48"/>
  <w15:chartTrackingRefBased/>
  <w15:docId w15:val="{AC0EFC12-EF0F-49E2-8027-B8921794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EA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120100"/>
    <w:pPr>
      <w:numPr>
        <w:numId w:val="4"/>
      </w:numPr>
      <w:spacing w:before="240"/>
      <w:ind w:left="284" w:hanging="284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9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C79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C79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799D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B54D2"/>
    <w:rPr>
      <w:sz w:val="22"/>
      <w:szCs w:val="22"/>
      <w:lang w:eastAsia="en-US"/>
    </w:rPr>
  </w:style>
  <w:style w:type="paragraph" w:customStyle="1" w:styleId="tabelka">
    <w:name w:val="tabelka"/>
    <w:basedOn w:val="Normalny"/>
    <w:qFormat/>
    <w:rsid w:val="0049735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257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57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257E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57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57E0"/>
    <w:rPr>
      <w:b/>
      <w:bCs/>
      <w:lang w:eastAsia="en-US"/>
    </w:rPr>
  </w:style>
  <w:style w:type="character" w:styleId="Hipercze">
    <w:name w:val="Hyperlink"/>
    <w:uiPriority w:val="99"/>
    <w:unhideWhenUsed/>
    <w:rsid w:val="00557FB1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57FB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66EB0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Nagłowek 3,L1,Numerowanie,Akapit z listą5,T_SZ_List Paragraph"/>
    <w:basedOn w:val="Normalny"/>
    <w:link w:val="AkapitzlistZnak"/>
    <w:uiPriority w:val="34"/>
    <w:qFormat/>
    <w:rsid w:val="009355F5"/>
    <w:pPr>
      <w:spacing w:after="0" w:line="240" w:lineRule="auto"/>
      <w:ind w:left="720"/>
      <w:contextualSpacing/>
    </w:pPr>
    <w:rPr>
      <w:rFonts w:cs="Calibri"/>
      <w:position w:val="-1"/>
    </w:rPr>
  </w:style>
  <w:style w:type="character" w:customStyle="1" w:styleId="AkapitzlistZnak">
    <w:name w:val="Akapit z listą Znak"/>
    <w:aliases w:val="Nagłowek 3 Znak,L1 Znak,Numerowanie Znak,Akapit z listą5 Znak,T_SZ_List Paragraph Znak"/>
    <w:link w:val="Akapitzlist"/>
    <w:uiPriority w:val="34"/>
    <w:locked/>
    <w:rsid w:val="009355F5"/>
    <w:rPr>
      <w:rFonts w:cs="Calibri"/>
      <w:position w:val="-1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337BB"/>
    <w:pPr>
      <w:shd w:val="clear" w:color="auto" w:fill="FFFFFF"/>
      <w:spacing w:before="360" w:after="360"/>
      <w:jc w:val="center"/>
    </w:pPr>
    <w:rPr>
      <w:rFonts w:cs="Calibri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4337BB"/>
    <w:rPr>
      <w:rFonts w:cs="Calibri"/>
      <w:b/>
      <w:sz w:val="24"/>
      <w:szCs w:val="24"/>
      <w:shd w:val="clear" w:color="auto" w:fill="FFFFFF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20100"/>
    <w:rPr>
      <w:rFonts w:cs="Calibri"/>
      <w:b/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kwalifikowalnosci-2021-20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400\Pulpit\papiery_firmowe\papiery_firmowe_2013\inspro_papier_firmwy_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52773-0283-4646-B44F-F04E8EE5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inspro_papier_firmwy_2013.dot</Template>
  <TotalTime>313</TotalTime>
  <Pages>3</Pages>
  <Words>604</Words>
  <Characters>4084</Characters>
  <Application>Microsoft Office Word</Application>
  <DocSecurity>0</DocSecurity>
  <Lines>104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Links>
    <vt:vector size="6" baseType="variant">
      <vt:variant>
        <vt:i4>7733357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https://www.funduszeeuropejskie.gov.pl/strony/o-funduszach/dokumenty/wytyczne-dotyczace-kwalifikowalnosci-2021-2027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</dc:creator>
  <cp:keywords/>
  <cp:lastModifiedBy>Maciej Sikora</cp:lastModifiedBy>
  <cp:revision>148</cp:revision>
  <cp:lastPrinted>2013-02-14T18:17:00Z</cp:lastPrinted>
  <dcterms:created xsi:type="dcterms:W3CDTF">2025-01-30T08:20:00Z</dcterms:created>
  <dcterms:modified xsi:type="dcterms:W3CDTF">2026-03-09T14:04:00Z</dcterms:modified>
</cp:coreProperties>
</file>